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AA1E5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1DE17C0D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Queenborough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E60B87D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929557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77DCE3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2619F5E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62BCE1C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8EF6C4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9D9AF1" w14:textId="77777777" w:rsidR="00BB06C9" w:rsidRDefault="00BB06C9" w:rsidP="00BB06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2022</w:t>
      </w:r>
    </w:p>
    <w:p w14:paraId="13EAF8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F963F" w14:textId="77777777" w:rsidR="00BB06C9" w:rsidRDefault="00BB06C9" w:rsidP="009139A6">
      <w:r>
        <w:separator/>
      </w:r>
    </w:p>
  </w:endnote>
  <w:endnote w:type="continuationSeparator" w:id="0">
    <w:p w14:paraId="21031C08" w14:textId="77777777" w:rsidR="00BB06C9" w:rsidRDefault="00BB06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36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3B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37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5727A" w14:textId="77777777" w:rsidR="00BB06C9" w:rsidRDefault="00BB06C9" w:rsidP="009139A6">
      <w:r>
        <w:separator/>
      </w:r>
    </w:p>
  </w:footnote>
  <w:footnote w:type="continuationSeparator" w:id="0">
    <w:p w14:paraId="14AC0341" w14:textId="77777777" w:rsidR="00BB06C9" w:rsidRDefault="00BB06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F30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13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4BD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6C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06C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21532"/>
  <w15:chartTrackingRefBased/>
  <w15:docId w15:val="{61156F40-9D38-4EB9-A17A-CF23E2302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06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2022-05-27T20:51:00Z</dcterms:created>
  <dcterms:modified xsi:type="dcterms:W3CDTF">2022-05-27T20:52:00Z</dcterms:modified>
</cp:coreProperties>
</file>